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4619A" w14:textId="534746C6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D855FC">
        <w:rPr>
          <w:rFonts w:ascii="Arial" w:eastAsia="Times New Roman" w:hAnsi="Arial" w:cs="Arial"/>
          <w:bCs/>
          <w:sz w:val="24"/>
          <w:szCs w:val="20"/>
          <w:lang w:eastAsia="pl-PL"/>
        </w:rPr>
        <w:t>7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20E40AF5" w14:textId="77777777" w:rsidTr="008D065E">
        <w:tc>
          <w:tcPr>
            <w:tcW w:w="2800" w:type="dxa"/>
          </w:tcPr>
          <w:p w14:paraId="61014861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09429FC3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BF7AC3E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797AD66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A63CE2" w:rsidRPr="00A2540E" w14:paraId="705BBC12" w14:textId="77777777" w:rsidTr="008D065E">
        <w:tc>
          <w:tcPr>
            <w:tcW w:w="2800" w:type="dxa"/>
          </w:tcPr>
          <w:p w14:paraId="678517DE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7F188B2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81607D5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03730E6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A4AFA8D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34D783FF" w14:textId="77777777" w:rsidTr="008D065E">
        <w:tc>
          <w:tcPr>
            <w:tcW w:w="9104" w:type="dxa"/>
            <w:shd w:val="clear" w:color="auto" w:fill="F2F2F2"/>
          </w:tcPr>
          <w:p w14:paraId="797A9802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6F268C0B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4AEFAD2C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43E8A065" w14:textId="77777777" w:rsidTr="008D065E">
        <w:tc>
          <w:tcPr>
            <w:tcW w:w="2269" w:type="dxa"/>
          </w:tcPr>
          <w:p w14:paraId="67D33B29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DD41607" w14:textId="77777777" w:rsidR="0036774B" w:rsidRPr="0036774B" w:rsidRDefault="0036774B" w:rsidP="0036774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6774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Utrzymanie terenów zieleni oraz usługa pielęgnacji jesiennej </w:t>
            </w:r>
          </w:p>
          <w:p w14:paraId="2D918D5B" w14:textId="0C5DE642" w:rsidR="00A63CE2" w:rsidRPr="00A2540E" w:rsidRDefault="0036774B" w:rsidP="0036774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36774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 obszarze Gminy Brześć Kujawski w 2026 roku</w:t>
            </w:r>
          </w:p>
        </w:tc>
      </w:tr>
      <w:tr w:rsidR="005F508A" w:rsidRPr="00A2540E" w14:paraId="79D88EE5" w14:textId="77777777" w:rsidTr="00946D7B">
        <w:tc>
          <w:tcPr>
            <w:tcW w:w="2269" w:type="dxa"/>
          </w:tcPr>
          <w:p w14:paraId="4E5E0F58" w14:textId="77777777" w:rsidR="005F508A" w:rsidRPr="00A2540E" w:rsidRDefault="005F508A" w:rsidP="00946D7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97F75D8" w14:textId="71278F15" w:rsidR="005F508A" w:rsidRPr="00A2540E" w:rsidRDefault="005F508A" w:rsidP="00946D7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5F50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060258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="0036774B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</w:t>
            </w:r>
            <w:r w:rsidRPr="005F50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E34847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5F508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03EEE693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7F1040C8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5F508A" w:rsidRPr="005F508A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2D923F61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</w:t>
      </w:r>
      <w:proofErr w:type="spellStart"/>
      <w:r w:rsidR="00C904C8" w:rsidRPr="00A63CE2">
        <w:rPr>
          <w:rFonts w:ascii="Arial" w:hAnsi="Arial" w:cs="Arial"/>
          <w:color w:val="000000"/>
          <w:sz w:val="24"/>
          <w:szCs w:val="24"/>
        </w:rPr>
        <w:t>t.j</w:t>
      </w:r>
      <w:proofErr w:type="spellEnd"/>
      <w:r w:rsidR="00C904C8" w:rsidRPr="00A63CE2">
        <w:rPr>
          <w:rFonts w:ascii="Arial" w:hAnsi="Arial" w:cs="Arial"/>
          <w:color w:val="000000"/>
          <w:sz w:val="24"/>
          <w:szCs w:val="24"/>
        </w:rPr>
        <w:t>. Dz. U. z 20</w:t>
      </w:r>
      <w:r w:rsidR="00531A80">
        <w:rPr>
          <w:rFonts w:ascii="Arial" w:hAnsi="Arial" w:cs="Arial"/>
          <w:color w:val="000000"/>
          <w:sz w:val="24"/>
          <w:szCs w:val="24"/>
        </w:rPr>
        <w:t>22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531A80">
        <w:rPr>
          <w:rFonts w:ascii="Arial" w:hAnsi="Arial" w:cs="Arial"/>
          <w:color w:val="000000"/>
          <w:sz w:val="24"/>
          <w:szCs w:val="24"/>
        </w:rPr>
        <w:t>1510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5E96367E" w14:textId="004B287D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E7258B">
        <w:rPr>
          <w:rFonts w:ascii="Arial" w:hAnsi="Arial" w:cs="Arial"/>
          <w:bCs/>
          <w:sz w:val="24"/>
          <w:szCs w:val="24"/>
        </w:rPr>
        <w:br/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43B559D6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F444D52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7A60498E" w14:textId="77777777" w:rsidTr="008D065E">
        <w:tc>
          <w:tcPr>
            <w:tcW w:w="2660" w:type="dxa"/>
          </w:tcPr>
          <w:p w14:paraId="1A570FD1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9069447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2C7328FB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8F80012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3D27990B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327010E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5F508A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5AF2B3C3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CD6F" w14:textId="77777777" w:rsidR="00317355" w:rsidRDefault="00317355" w:rsidP="00025386">
      <w:pPr>
        <w:spacing w:after="0" w:line="240" w:lineRule="auto"/>
      </w:pPr>
      <w:r>
        <w:separator/>
      </w:r>
    </w:p>
  </w:endnote>
  <w:endnote w:type="continuationSeparator" w:id="0">
    <w:p w14:paraId="2E56EB1F" w14:textId="77777777" w:rsidR="00317355" w:rsidRDefault="00317355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EDE5B" w14:textId="77777777" w:rsidR="005F508A" w:rsidRDefault="005F50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9BD17" w14:textId="391F70BF" w:rsidR="00025386" w:rsidRDefault="00430875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2A7A6DB" wp14:editId="6C133D31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817A60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8280754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 xml:space="preserve">System ProPublico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72ADF189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8558A" w14:textId="77777777" w:rsidR="005F508A" w:rsidRDefault="005F50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4C7A5" w14:textId="77777777" w:rsidR="00317355" w:rsidRDefault="00317355" w:rsidP="00025386">
      <w:pPr>
        <w:spacing w:after="0" w:line="240" w:lineRule="auto"/>
      </w:pPr>
      <w:r>
        <w:separator/>
      </w:r>
    </w:p>
  </w:footnote>
  <w:footnote w:type="continuationSeparator" w:id="0">
    <w:p w14:paraId="4E11A111" w14:textId="77777777" w:rsidR="00317355" w:rsidRDefault="00317355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A0E48" w14:textId="77777777" w:rsidR="005F508A" w:rsidRDefault="005F50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C095A" w14:textId="77777777" w:rsidR="005F508A" w:rsidRDefault="005F508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DE6B9" w14:textId="77777777" w:rsidR="005F508A" w:rsidRDefault="005F50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0271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8D2"/>
    <w:rsid w:val="00025386"/>
    <w:rsid w:val="00060258"/>
    <w:rsid w:val="001B4466"/>
    <w:rsid w:val="001C2314"/>
    <w:rsid w:val="00317355"/>
    <w:rsid w:val="00362484"/>
    <w:rsid w:val="0036774B"/>
    <w:rsid w:val="004202B7"/>
    <w:rsid w:val="00430875"/>
    <w:rsid w:val="00440C62"/>
    <w:rsid w:val="00531A80"/>
    <w:rsid w:val="005624D8"/>
    <w:rsid w:val="005678BF"/>
    <w:rsid w:val="00593180"/>
    <w:rsid w:val="005F508A"/>
    <w:rsid w:val="00645334"/>
    <w:rsid w:val="006D76A4"/>
    <w:rsid w:val="007329DC"/>
    <w:rsid w:val="007A4943"/>
    <w:rsid w:val="007A69F8"/>
    <w:rsid w:val="007D6793"/>
    <w:rsid w:val="00833E3D"/>
    <w:rsid w:val="00853483"/>
    <w:rsid w:val="008C537A"/>
    <w:rsid w:val="008D065E"/>
    <w:rsid w:val="008E79A9"/>
    <w:rsid w:val="008F2498"/>
    <w:rsid w:val="00963891"/>
    <w:rsid w:val="009A5F11"/>
    <w:rsid w:val="009D45C0"/>
    <w:rsid w:val="00A56A6F"/>
    <w:rsid w:val="00A63CE2"/>
    <w:rsid w:val="00A770E2"/>
    <w:rsid w:val="00AC39AC"/>
    <w:rsid w:val="00AE62F2"/>
    <w:rsid w:val="00B0297B"/>
    <w:rsid w:val="00B04992"/>
    <w:rsid w:val="00B51214"/>
    <w:rsid w:val="00B907EB"/>
    <w:rsid w:val="00C904C8"/>
    <w:rsid w:val="00CA58D2"/>
    <w:rsid w:val="00CD751B"/>
    <w:rsid w:val="00D55FC4"/>
    <w:rsid w:val="00D855FC"/>
    <w:rsid w:val="00DC4B00"/>
    <w:rsid w:val="00E10D5B"/>
    <w:rsid w:val="00E26E01"/>
    <w:rsid w:val="00E34847"/>
    <w:rsid w:val="00E7258B"/>
    <w:rsid w:val="00EE46AD"/>
    <w:rsid w:val="00F226D2"/>
    <w:rsid w:val="00F31A99"/>
    <w:rsid w:val="00F3558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B51E27"/>
  <w15:chartTrackingRefBased/>
  <w15:docId w15:val="{304E47F0-1D35-445C-BC36-0811C255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11</cp:revision>
  <dcterms:created xsi:type="dcterms:W3CDTF">2025-01-16T10:14:00Z</dcterms:created>
  <dcterms:modified xsi:type="dcterms:W3CDTF">2026-04-07T10:00:00Z</dcterms:modified>
</cp:coreProperties>
</file>